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63AA" w:rsidRPr="002563AA" w:rsidRDefault="002563AA" w:rsidP="002A7CC5">
      <w:pPr>
        <w:pStyle w:val="Titel"/>
        <w:rPr>
          <w:lang w:val="en-US"/>
        </w:rPr>
      </w:pPr>
      <w:r w:rsidRPr="002563AA">
        <w:rPr>
          <w:lang w:val="en-US"/>
        </w:rPr>
        <w:t xml:space="preserve">Notes on the </w:t>
      </w:r>
      <w:proofErr w:type="spellStart"/>
      <w:r w:rsidRPr="002563AA">
        <w:rPr>
          <w:lang w:val="en-US"/>
        </w:rPr>
        <w:t>Trizeps</w:t>
      </w:r>
      <w:proofErr w:type="spellEnd"/>
      <w:r w:rsidRPr="002563AA">
        <w:rPr>
          <w:lang w:val="en-US"/>
        </w:rPr>
        <w:t xml:space="preserve"> VII iPAN5 </w:t>
      </w:r>
      <w:proofErr w:type="spellStart"/>
      <w:r w:rsidRPr="002563AA">
        <w:rPr>
          <w:lang w:val="en-US"/>
        </w:rPr>
        <w:t>Eval</w:t>
      </w:r>
      <w:proofErr w:type="spellEnd"/>
      <w:r w:rsidRPr="002563AA">
        <w:rPr>
          <w:lang w:val="en-US"/>
        </w:rPr>
        <w:t>-Kit</w:t>
      </w:r>
    </w:p>
    <w:p w:rsidR="002563AA" w:rsidRDefault="002563AA" w:rsidP="002563AA">
      <w:pPr>
        <w:pStyle w:val="KeinLeerraum"/>
        <w:rPr>
          <w:lang w:val="en-US"/>
        </w:rPr>
      </w:pPr>
      <w:r>
        <w:rPr>
          <w:lang w:val="en-US"/>
        </w:rPr>
        <w:t>This evaluation-kit boots a preliminary version of a Windows Embedded Compact 7 image.</w:t>
      </w:r>
    </w:p>
    <w:p w:rsidR="00E41503" w:rsidRDefault="002563AA" w:rsidP="002563AA">
      <w:pPr>
        <w:pStyle w:val="KeinLeerraum"/>
        <w:rPr>
          <w:lang w:val="en-US"/>
        </w:rPr>
      </w:pPr>
      <w:r>
        <w:rPr>
          <w:lang w:val="en-US"/>
        </w:rPr>
        <w:t xml:space="preserve">The image is booted from a </w:t>
      </w:r>
      <w:proofErr w:type="spellStart"/>
      <w:r>
        <w:rPr>
          <w:lang w:val="en-US"/>
        </w:rPr>
        <w:t>uSD</w:t>
      </w:r>
      <w:proofErr w:type="spellEnd"/>
      <w:r>
        <w:rPr>
          <w:lang w:val="en-US"/>
        </w:rPr>
        <w:t xml:space="preserve">-card inserted in the </w:t>
      </w:r>
      <w:proofErr w:type="spellStart"/>
      <w:r>
        <w:rPr>
          <w:lang w:val="en-US"/>
        </w:rPr>
        <w:t>uSD</w:t>
      </w:r>
      <w:proofErr w:type="spellEnd"/>
      <w:r>
        <w:rPr>
          <w:lang w:val="en-US"/>
        </w:rPr>
        <w:t xml:space="preserve">-card-slot of the </w:t>
      </w:r>
      <w:proofErr w:type="spellStart"/>
      <w:r>
        <w:rPr>
          <w:lang w:val="en-US"/>
        </w:rPr>
        <w:t>Trizeps</w:t>
      </w:r>
      <w:proofErr w:type="spellEnd"/>
      <w:r>
        <w:rPr>
          <w:lang w:val="en-US"/>
        </w:rPr>
        <w:t xml:space="preserve"> VII module.</w:t>
      </w:r>
    </w:p>
    <w:p w:rsidR="002563AA" w:rsidRDefault="002563AA" w:rsidP="002563AA">
      <w:pPr>
        <w:pStyle w:val="KeinLeerraum"/>
        <w:rPr>
          <w:lang w:val="en-US"/>
        </w:rPr>
      </w:pPr>
      <w:proofErr w:type="gramStart"/>
      <w:r>
        <w:rPr>
          <w:lang w:val="en-US"/>
        </w:rPr>
        <w:t xml:space="preserve">To create a new SD-card </w:t>
      </w:r>
      <w:r w:rsidR="005A63A3">
        <w:rPr>
          <w:lang w:val="en-US"/>
        </w:rPr>
        <w:t xml:space="preserve">copy the contents of the </w:t>
      </w:r>
      <w:proofErr w:type="spellStart"/>
      <w:r w:rsidR="005A63A3">
        <w:rPr>
          <w:lang w:val="en-US"/>
        </w:rPr>
        <w:t>uSD</w:t>
      </w:r>
      <w:proofErr w:type="spellEnd"/>
      <w:r w:rsidR="005A63A3">
        <w:rPr>
          <w:lang w:val="en-US"/>
        </w:rPr>
        <w:t xml:space="preserve">-card to a directory on your PC and </w:t>
      </w:r>
      <w:r>
        <w:rPr>
          <w:lang w:val="en-US"/>
        </w:rPr>
        <w:t>call</w:t>
      </w:r>
      <w:r w:rsidR="005A63A3">
        <w:rPr>
          <w:lang w:val="en-US"/>
        </w:rPr>
        <w:t xml:space="preserve"> </w:t>
      </w:r>
      <w:proofErr w:type="spellStart"/>
      <w:r w:rsidR="00E41503">
        <w:rPr>
          <w:lang w:val="en-US"/>
        </w:rPr>
        <w:t>FormatBurnOS</w:t>
      </w:r>
      <w:proofErr w:type="spellEnd"/>
      <w:r w:rsidR="00E41503">
        <w:rPr>
          <w:lang w:val="en-US"/>
        </w:rPr>
        <w:t>_***</w:t>
      </w:r>
      <w:r w:rsidR="005A63A3">
        <w:rPr>
          <w:lang w:val="en-US"/>
        </w:rPr>
        <w:t>.bat.</w:t>
      </w:r>
      <w:proofErr w:type="gramEnd"/>
      <w:r w:rsidR="00E41503">
        <w:rPr>
          <w:lang w:val="en-US"/>
        </w:rPr>
        <w:t xml:space="preserve"> You have to mount the </w:t>
      </w:r>
      <w:proofErr w:type="spellStart"/>
      <w:r w:rsidR="00E41503">
        <w:rPr>
          <w:lang w:val="en-US"/>
        </w:rPr>
        <w:t>uSD</w:t>
      </w:r>
      <w:proofErr w:type="spellEnd"/>
      <w:r w:rsidR="00E41503">
        <w:rPr>
          <w:lang w:val="en-US"/>
        </w:rPr>
        <w:t>-card as drive S: or you have to change the drive-letter in the batches.</w:t>
      </w:r>
    </w:p>
    <w:p w:rsidR="00E41503" w:rsidRDefault="00E41503" w:rsidP="002563AA">
      <w:pPr>
        <w:pStyle w:val="KeinLeerraum"/>
        <w:rPr>
          <w:lang w:val="en-US"/>
        </w:rPr>
      </w:pPr>
      <w:r>
        <w:rPr>
          <w:lang w:val="en-US"/>
        </w:rPr>
        <w:t>You have to choose the following batch:</w:t>
      </w:r>
    </w:p>
    <w:p w:rsidR="00E41503" w:rsidRPr="00E41503" w:rsidRDefault="00E41503" w:rsidP="002563AA">
      <w:pPr>
        <w:pStyle w:val="KeinLeerraum"/>
        <w:numPr>
          <w:ilvl w:val="0"/>
          <w:numId w:val="8"/>
        </w:numPr>
        <w:rPr>
          <w:lang w:val="en-US"/>
        </w:rPr>
      </w:pPr>
      <w:r w:rsidRPr="00E41503">
        <w:rPr>
          <w:lang w:val="en-US"/>
        </w:rPr>
        <w:t>FormatBurnOS_quad.bat</w:t>
      </w:r>
      <w:r>
        <w:rPr>
          <w:lang w:val="en-US"/>
        </w:rPr>
        <w:t xml:space="preserve"> 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 w:rsidRPr="00E41503">
        <w:rPr>
          <w:lang w:val="en-US"/>
        </w:rPr>
        <w:t>-&gt; i.MX6 quad/dual core</w:t>
      </w:r>
    </w:p>
    <w:p w:rsidR="00E41503" w:rsidRPr="00E41503" w:rsidRDefault="00E41503" w:rsidP="00E41503">
      <w:pPr>
        <w:pStyle w:val="KeinLeerraum"/>
        <w:numPr>
          <w:ilvl w:val="0"/>
          <w:numId w:val="8"/>
        </w:numPr>
        <w:rPr>
          <w:lang w:val="en-US"/>
        </w:rPr>
      </w:pPr>
      <w:r w:rsidRPr="00E41503">
        <w:rPr>
          <w:lang w:val="en-US"/>
        </w:rPr>
        <w:t>FormatBurnOS_solo_Memphis_32Bit_1GByte_MEM4G16D3E</w:t>
      </w:r>
      <w:r>
        <w:rPr>
          <w:lang w:val="en-US"/>
        </w:rPr>
        <w:t xml:space="preserve">.bat </w:t>
      </w:r>
      <w:r>
        <w:rPr>
          <w:lang w:val="en-US"/>
        </w:rPr>
        <w:tab/>
      </w:r>
      <w:r w:rsidRPr="00E41503">
        <w:rPr>
          <w:lang w:val="en-US"/>
        </w:rPr>
        <w:t xml:space="preserve">-&gt; </w:t>
      </w:r>
      <w:r w:rsidRPr="00E41503">
        <w:rPr>
          <w:lang w:val="en-US"/>
        </w:rPr>
        <w:t>i.MX6 solo/dual-lite core and 1GByte Memphis-RAM</w:t>
      </w:r>
    </w:p>
    <w:p w:rsidR="00E41503" w:rsidRDefault="00E41503" w:rsidP="00E41503">
      <w:pPr>
        <w:pStyle w:val="KeinLeerraum"/>
        <w:numPr>
          <w:ilvl w:val="0"/>
          <w:numId w:val="8"/>
        </w:numPr>
        <w:rPr>
          <w:lang w:val="en-US"/>
        </w:rPr>
      </w:pPr>
      <w:r w:rsidRPr="00E41503">
        <w:rPr>
          <w:lang w:val="en-US"/>
        </w:rPr>
        <w:t>FormatBurnOS_solo_NANYA_32Bit_512MByte_NT5CB128M16FP</w:t>
      </w:r>
      <w:r>
        <w:rPr>
          <w:lang w:val="en-US"/>
        </w:rPr>
        <w:t xml:space="preserve">.bat </w:t>
      </w:r>
      <w:r>
        <w:rPr>
          <w:lang w:val="en-US"/>
        </w:rPr>
        <w:tab/>
        <w:t>-&gt;</w:t>
      </w:r>
      <w:r w:rsidRPr="00E41503">
        <w:rPr>
          <w:lang w:val="en-US"/>
        </w:rPr>
        <w:t xml:space="preserve"> </w:t>
      </w:r>
      <w:r w:rsidRPr="00E41503">
        <w:rPr>
          <w:lang w:val="en-US"/>
        </w:rPr>
        <w:t>i.MX6 solo/dual-lite core and 512MByte</w:t>
      </w:r>
    </w:p>
    <w:p w:rsidR="00A07F62" w:rsidRDefault="00A07F62" w:rsidP="00A07F62">
      <w:pPr>
        <w:pStyle w:val="KeinLeerraum"/>
        <w:rPr>
          <w:lang w:val="en-US"/>
        </w:rPr>
      </w:pPr>
      <w:r>
        <w:rPr>
          <w:lang w:val="en-US"/>
        </w:rPr>
        <w:t xml:space="preserve">If you use a with cfimager.exe </w:t>
      </w:r>
      <w:proofErr w:type="spellStart"/>
      <w:r>
        <w:rPr>
          <w:lang w:val="en-US"/>
        </w:rPr>
        <w:t>formated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uSD</w:t>
      </w:r>
      <w:proofErr w:type="spellEnd"/>
      <w:r>
        <w:rPr>
          <w:lang w:val="en-US"/>
        </w:rPr>
        <w:t>-card you can use the BurnOS_***.bat to burn only the image without formatting.</w:t>
      </w:r>
      <w:bookmarkStart w:id="0" w:name="_GoBack"/>
      <w:bookmarkEnd w:id="0"/>
      <w:r>
        <w:rPr>
          <w:lang w:val="en-US"/>
        </w:rPr>
        <w:t xml:space="preserve"> </w:t>
      </w:r>
    </w:p>
    <w:p w:rsidR="002563AA" w:rsidRDefault="00E41503" w:rsidP="002563AA">
      <w:pPr>
        <w:pStyle w:val="KeinLeerraum"/>
        <w:rPr>
          <w:lang w:val="en-US"/>
        </w:rPr>
      </w:pPr>
      <w:r>
        <w:rPr>
          <w:lang w:val="en-US"/>
        </w:rPr>
        <w:t xml:space="preserve">To use the samples you have to copy them to the </w:t>
      </w:r>
      <w:proofErr w:type="spellStart"/>
      <w:r>
        <w:rPr>
          <w:lang w:val="en-US"/>
        </w:rPr>
        <w:t>uSD</w:t>
      </w:r>
      <w:proofErr w:type="spellEnd"/>
      <w:r>
        <w:rPr>
          <w:lang w:val="en-US"/>
        </w:rPr>
        <w:t>-card. They can be found at wince under “\SDMMC Card”.</w:t>
      </w:r>
    </w:p>
    <w:p w:rsidR="00E41503" w:rsidRDefault="00E41503" w:rsidP="002563AA">
      <w:pPr>
        <w:pStyle w:val="KeinLeerraum"/>
        <w:rPr>
          <w:lang w:val="en-US"/>
        </w:rPr>
      </w:pPr>
    </w:p>
    <w:p w:rsidR="002563AA" w:rsidRDefault="002563AA" w:rsidP="002563AA">
      <w:pPr>
        <w:pStyle w:val="KeinLeerraum"/>
        <w:rPr>
          <w:lang w:val="en-US"/>
        </w:rPr>
      </w:pPr>
      <w:r>
        <w:rPr>
          <w:lang w:val="en-US"/>
        </w:rPr>
        <w:t>Sample-Applications can be found in the \</w:t>
      </w:r>
      <w:r w:rsidR="00E41503">
        <w:rPr>
          <w:lang w:val="en-US"/>
        </w:rPr>
        <w:t>Demos</w:t>
      </w:r>
      <w:r>
        <w:rPr>
          <w:lang w:val="en-US"/>
        </w:rPr>
        <w:t>\ -folder:</w:t>
      </w:r>
    </w:p>
    <w:p w:rsidR="002563AA" w:rsidRDefault="002563AA" w:rsidP="002563AA">
      <w:pPr>
        <w:pStyle w:val="KeinLeerraum"/>
        <w:rPr>
          <w:lang w:val="en-US"/>
        </w:rPr>
      </w:pPr>
      <w:r>
        <w:rPr>
          <w:lang w:val="en-US"/>
        </w:rPr>
        <w:t>.\Cube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- shows a rotating 3D cube.</w:t>
      </w:r>
    </w:p>
    <w:p w:rsidR="002563AA" w:rsidRDefault="002563AA" w:rsidP="002563AA">
      <w:pPr>
        <w:pStyle w:val="KeinLeerraum"/>
        <w:rPr>
          <w:lang w:val="en-US"/>
        </w:rPr>
      </w:pPr>
      <w:r>
        <w:rPr>
          <w:lang w:val="en-US"/>
        </w:rPr>
        <w:t>.\</w:t>
      </w:r>
      <w:proofErr w:type="spellStart"/>
      <w:r>
        <w:rPr>
          <w:lang w:val="en-US"/>
        </w:rPr>
        <w:t>GCTiger</w:t>
      </w:r>
      <w:proofErr w:type="spellEnd"/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- shows a rotating 2D image.</w:t>
      </w:r>
    </w:p>
    <w:p w:rsidR="006A7F14" w:rsidRDefault="006A7F14" w:rsidP="002563AA">
      <w:pPr>
        <w:pStyle w:val="KeinLeerraum"/>
        <w:rPr>
          <w:lang w:val="en-US"/>
        </w:rPr>
      </w:pPr>
      <w:r>
        <w:rPr>
          <w:lang w:val="en-US"/>
        </w:rPr>
        <w:t>.\Storyboard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- Storyboard demo from Crank (</w:t>
      </w:r>
      <w:hyperlink r:id="rId9" w:history="1">
        <w:r w:rsidRPr="0095749D">
          <w:rPr>
            <w:rStyle w:val="Hyperlink"/>
            <w:lang w:val="en-US"/>
          </w:rPr>
          <w:t>www.cranksoftware.com</w:t>
        </w:r>
      </w:hyperlink>
      <w:r>
        <w:rPr>
          <w:lang w:val="en-US"/>
        </w:rPr>
        <w:t>)</w:t>
      </w:r>
    </w:p>
    <w:p w:rsidR="006A7F14" w:rsidRDefault="006A7F14" w:rsidP="002563AA">
      <w:pPr>
        <w:pStyle w:val="KeinLeerraum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Please run the links in the .\storyboard –root-folder.</w:t>
      </w:r>
    </w:p>
    <w:p w:rsidR="002563AA" w:rsidRDefault="002563AA" w:rsidP="002563AA">
      <w:pPr>
        <w:pStyle w:val="KeinLeerraum"/>
        <w:rPr>
          <w:lang w:val="en-US"/>
        </w:rPr>
      </w:pPr>
      <w:proofErr w:type="gramStart"/>
      <w:r>
        <w:rPr>
          <w:lang w:val="en-US"/>
        </w:rPr>
        <w:t>.\HTML5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 xml:space="preserve">- HTML5-engine from </w:t>
      </w:r>
      <w:proofErr w:type="spellStart"/>
      <w:r>
        <w:rPr>
          <w:lang w:val="en-US"/>
        </w:rPr>
        <w:t>BSquare</w:t>
      </w:r>
      <w:proofErr w:type="spellEnd"/>
      <w:r>
        <w:rPr>
          <w:lang w:val="en-US"/>
        </w:rPr>
        <w:t xml:space="preserve"> (</w:t>
      </w:r>
      <w:hyperlink r:id="rId10" w:history="1">
        <w:r w:rsidRPr="0095749D">
          <w:rPr>
            <w:rStyle w:val="Hyperlink"/>
            <w:lang w:val="en-US"/>
          </w:rPr>
          <w:t>www.bsquare.com</w:t>
        </w:r>
      </w:hyperlink>
      <w:r>
        <w:rPr>
          <w:lang w:val="en-US"/>
        </w:rPr>
        <w:t>).</w:t>
      </w:r>
      <w:proofErr w:type="gramEnd"/>
    </w:p>
    <w:p w:rsidR="002563AA" w:rsidRPr="002563AA" w:rsidRDefault="002563AA" w:rsidP="002563AA">
      <w:pPr>
        <w:pStyle w:val="KeinLeerraum"/>
      </w:pPr>
      <w:r>
        <w:rPr>
          <w:lang w:val="en-US"/>
        </w:rPr>
        <w:tab/>
      </w:r>
      <w:r w:rsidRPr="002563AA">
        <w:t>bsqBrowser.exe</w:t>
      </w:r>
      <w:r w:rsidRPr="002563AA">
        <w:tab/>
      </w:r>
      <w:r>
        <w:t xml:space="preserve">  - </w:t>
      </w:r>
      <w:r w:rsidRPr="002563AA">
        <w:t>HTML5</w:t>
      </w:r>
      <w:r>
        <w:t>-browser</w:t>
      </w:r>
    </w:p>
    <w:p w:rsidR="006A7F14" w:rsidRPr="006A7F14" w:rsidRDefault="002563AA" w:rsidP="002563AA">
      <w:pPr>
        <w:pStyle w:val="KeinLeerraum"/>
        <w:rPr>
          <w:lang w:val="en-US"/>
        </w:rPr>
      </w:pPr>
      <w:r>
        <w:tab/>
      </w:r>
      <w:r w:rsidRPr="006A7F14">
        <w:rPr>
          <w:lang w:val="en-US"/>
        </w:rPr>
        <w:t>bsqShell.exe</w:t>
      </w:r>
      <w:r w:rsidRPr="006A7F14">
        <w:rPr>
          <w:lang w:val="en-US"/>
        </w:rPr>
        <w:tab/>
      </w:r>
      <w:r w:rsidRPr="006A7F14">
        <w:rPr>
          <w:lang w:val="en-US"/>
        </w:rPr>
        <w:tab/>
        <w:t xml:space="preserve">  - </w:t>
      </w:r>
      <w:r w:rsidR="006A7F14" w:rsidRPr="006A7F14">
        <w:rPr>
          <w:lang w:val="en-US"/>
        </w:rPr>
        <w:t xml:space="preserve">Shell based on HTML5. </w:t>
      </w:r>
      <w:proofErr w:type="spellStart"/>
      <w:proofErr w:type="gramStart"/>
      <w:r w:rsidR="006A7F14">
        <w:rPr>
          <w:lang w:val="en-US"/>
        </w:rPr>
        <w:t>Similiar</w:t>
      </w:r>
      <w:proofErr w:type="spellEnd"/>
      <w:r w:rsidR="006A7F14">
        <w:rPr>
          <w:lang w:val="en-US"/>
        </w:rPr>
        <w:t xml:space="preserve"> to Windows Phone design.</w:t>
      </w:r>
      <w:proofErr w:type="gramEnd"/>
    </w:p>
    <w:p w:rsidR="006A7F14" w:rsidRPr="005A63A3" w:rsidRDefault="006A7F14" w:rsidP="002A7CC5">
      <w:pPr>
        <w:pStyle w:val="KeinLeerraum"/>
        <w:rPr>
          <w:lang w:val="en-US"/>
        </w:rPr>
      </w:pPr>
    </w:p>
    <w:p w:rsidR="006A7F14" w:rsidRDefault="006A7F14" w:rsidP="002A7CC5">
      <w:pPr>
        <w:pStyle w:val="KeinLeerraum"/>
        <w:rPr>
          <w:lang w:val="en-US"/>
        </w:rPr>
      </w:pPr>
      <w:r w:rsidRPr="006A7F14">
        <w:rPr>
          <w:lang w:val="en-US"/>
        </w:rPr>
        <w:t>Please note that some applications need the 2D/3D GPU</w:t>
      </w:r>
      <w:r>
        <w:rPr>
          <w:lang w:val="en-US"/>
        </w:rPr>
        <w:t xml:space="preserve"> enabled. It gets disables by .\update.exe on start to save power. You can reenable these units by running the “GPU Clock” application.</w:t>
      </w:r>
    </w:p>
    <w:p w:rsidR="003666E2" w:rsidRDefault="003666E2" w:rsidP="002A7CC5">
      <w:pPr>
        <w:pStyle w:val="KeinLeerraum"/>
        <w:rPr>
          <w:lang w:val="en-US"/>
        </w:rPr>
      </w:pPr>
    </w:p>
    <w:p w:rsidR="003666E2" w:rsidRDefault="003666E2" w:rsidP="002A7CC5">
      <w:pPr>
        <w:pStyle w:val="KeinLeerraum"/>
        <w:rPr>
          <w:lang w:val="en-US"/>
        </w:rPr>
      </w:pPr>
      <w:r>
        <w:rPr>
          <w:lang w:val="en-US"/>
        </w:rPr>
        <w:t>You can use the image with the iPAN5-Display or HDMI-Display with FULL-HD or XGA resolution.</w:t>
      </w:r>
    </w:p>
    <w:p w:rsidR="003666E2" w:rsidRDefault="003666E2" w:rsidP="002A7CC5">
      <w:pPr>
        <w:pStyle w:val="KeinLeerraum"/>
        <w:rPr>
          <w:lang w:val="en-US"/>
        </w:rPr>
      </w:pPr>
      <w:r>
        <w:rPr>
          <w:lang w:val="en-US"/>
        </w:rPr>
        <w:t xml:space="preserve">To use HDMI-Display you must rename the file </w:t>
      </w:r>
      <w:r w:rsidRPr="003666E2">
        <w:rPr>
          <w:lang w:val="en-US"/>
        </w:rPr>
        <w:t>hdmi_fullhd.png</w:t>
      </w:r>
      <w:r>
        <w:rPr>
          <w:lang w:val="en-US"/>
        </w:rPr>
        <w:t xml:space="preserve"> or </w:t>
      </w:r>
      <w:r w:rsidRPr="003666E2">
        <w:rPr>
          <w:lang w:val="en-US"/>
        </w:rPr>
        <w:t>hdmi_xga.png</w:t>
      </w:r>
      <w:r>
        <w:rPr>
          <w:lang w:val="en-US"/>
        </w:rPr>
        <w:t xml:space="preserve"> to boot.png. </w:t>
      </w:r>
    </w:p>
    <w:p w:rsidR="003666E2" w:rsidRPr="006A7F14" w:rsidRDefault="003666E2" w:rsidP="002A7CC5">
      <w:pPr>
        <w:pStyle w:val="KeinLeerraum"/>
        <w:rPr>
          <w:lang w:val="en-US"/>
        </w:rPr>
      </w:pPr>
      <w:r>
        <w:rPr>
          <w:lang w:val="en-US"/>
        </w:rPr>
        <w:t xml:space="preserve">Please note that the HDMI-Display not </w:t>
      </w:r>
      <w:proofErr w:type="gramStart"/>
      <w:r>
        <w:rPr>
          <w:lang w:val="en-US"/>
        </w:rPr>
        <w:t>display</w:t>
      </w:r>
      <w:proofErr w:type="gramEnd"/>
      <w:r>
        <w:rPr>
          <w:lang w:val="en-US"/>
        </w:rPr>
        <w:t xml:space="preserve"> the boot-display </w:t>
      </w:r>
      <w:r w:rsidR="00E41503">
        <w:rPr>
          <w:lang w:val="en-US"/>
        </w:rPr>
        <w:t>and</w:t>
      </w:r>
      <w:r>
        <w:rPr>
          <w:lang w:val="en-US"/>
        </w:rPr>
        <w:t xml:space="preserve"> you have to escape the touchscreen initialization.</w:t>
      </w:r>
    </w:p>
    <w:sectPr w:rsidR="003666E2" w:rsidRPr="006A7F14" w:rsidSect="00C9379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694" w:right="849" w:bottom="1134" w:left="993" w:header="426" w:footer="69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498D" w:rsidRDefault="00F4498D" w:rsidP="005B6EEE">
      <w:pPr>
        <w:spacing w:after="0" w:line="240" w:lineRule="auto"/>
      </w:pPr>
      <w:r>
        <w:separator/>
      </w:r>
    </w:p>
  </w:endnote>
  <w:endnote w:type="continuationSeparator" w:id="0">
    <w:p w:rsidR="00F4498D" w:rsidRDefault="00F4498D" w:rsidP="005B6E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RotisSansSerif"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2E2" w:rsidRDefault="006462E2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7D26" w:rsidRDefault="000C4A35">
    <w:pPr>
      <w:pStyle w:val="Fu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364DA808" wp14:editId="5C3417BE">
              <wp:simplePos x="0" y="0"/>
              <wp:positionH relativeFrom="column">
                <wp:posOffset>-23495</wp:posOffset>
              </wp:positionH>
              <wp:positionV relativeFrom="paragraph">
                <wp:posOffset>26035</wp:posOffset>
              </wp:positionV>
              <wp:extent cx="6493510" cy="0"/>
              <wp:effectExtent l="5080" t="6985" r="6985" b="12065"/>
              <wp:wrapNone/>
              <wp:docPr id="1" name="Gerade Verbindung 2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493510" cy="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Gerade Verbindung 295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85pt,2.05pt" to="509.45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" strokeweight=".25pt"/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557FAFE2" wp14:editId="1E8B6578">
              <wp:simplePos x="0" y="0"/>
              <wp:positionH relativeFrom="column">
                <wp:posOffset>-123825</wp:posOffset>
              </wp:positionH>
              <wp:positionV relativeFrom="paragraph">
                <wp:posOffset>7620</wp:posOffset>
              </wp:positionV>
              <wp:extent cx="6690360" cy="298450"/>
              <wp:effectExtent l="0" t="0" r="0" b="6350"/>
              <wp:wrapNone/>
              <wp:docPr id="294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90360" cy="2984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57D26" w:rsidRPr="0058376B" w:rsidRDefault="00B400E4" w:rsidP="00B400E4">
                          <w:pPr>
                            <w:pStyle w:val="EinfAbs"/>
                            <w:spacing w:before="17"/>
                            <w:jc w:val="center"/>
                            <w:rPr>
                              <w:rFonts w:ascii="Calibri" w:hAnsi="Calibri"/>
                              <w:spacing w:val="4"/>
                            </w:rPr>
                          </w:pPr>
                          <w:r w:rsidRPr="0058376B">
                            <w:rPr>
                              <w:rFonts w:ascii="Calibri" w:hAnsi="Calibri"/>
                              <w:spacing w:val="4"/>
                            </w:rPr>
                            <w:t xml:space="preserve">Geschäftsführer:  Volker Keith &amp; Dipl.-Phys. Ing. </w:t>
                          </w:r>
                          <w:proofErr w:type="spellStart"/>
                          <w:r w:rsidRPr="0058376B">
                            <w:rPr>
                              <w:rFonts w:ascii="Calibri" w:hAnsi="Calibri"/>
                              <w:spacing w:val="4"/>
                            </w:rPr>
                            <w:t>Luitger</w:t>
                          </w:r>
                          <w:proofErr w:type="spellEnd"/>
                          <w:r w:rsidRPr="0058376B">
                            <w:rPr>
                              <w:rFonts w:ascii="Calibri" w:hAnsi="Calibri"/>
                              <w:spacing w:val="4"/>
                            </w:rPr>
                            <w:t xml:space="preserve"> </w:t>
                          </w:r>
                          <w:proofErr w:type="spellStart"/>
                          <w:r w:rsidRPr="0058376B">
                            <w:rPr>
                              <w:rFonts w:ascii="Calibri" w:hAnsi="Calibri"/>
                              <w:spacing w:val="4"/>
                            </w:rPr>
                            <w:t>Koep</w:t>
                          </w:r>
                          <w:proofErr w:type="spellEnd"/>
                          <w:r w:rsidRPr="0058376B">
                            <w:rPr>
                              <w:rFonts w:ascii="Calibri" w:hAnsi="Calibri"/>
                              <w:spacing w:val="4"/>
                            </w:rPr>
                            <w:t xml:space="preserve">  ·  HRB B7696  ·  Amtsgericht Wuppertal  ·  </w:t>
                          </w:r>
                          <w:proofErr w:type="spellStart"/>
                          <w:r w:rsidRPr="0058376B">
                            <w:rPr>
                              <w:rFonts w:ascii="Calibri" w:hAnsi="Calibri"/>
                              <w:spacing w:val="4"/>
                            </w:rPr>
                            <w:t>Ust.Id-Nr</w:t>
                          </w:r>
                          <w:proofErr w:type="spellEnd"/>
                          <w:r w:rsidRPr="0058376B">
                            <w:rPr>
                              <w:rFonts w:ascii="Calibri" w:hAnsi="Calibri"/>
                              <w:spacing w:val="4"/>
                            </w:rPr>
                            <w:t xml:space="preserve"> DE 121 01 46 96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margin-left:-9.75pt;margin-top:.6pt;width:526.8pt;height:23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" filled="f" stroked="f">
              <v:textbox>
                <w:txbxContent>
                  <w:p w:rsidR="00157D26" w:rsidRPr="0058376B" w:rsidRDefault="00B400E4" w:rsidP="00B400E4">
                    <w:pPr>
                      <w:pStyle w:val="EinfAbs"/>
                      <w:spacing w:before="17"/>
                      <w:jc w:val="center"/>
                      <w:rPr>
                        <w:rFonts w:ascii="Calibri" w:hAnsi="Calibri"/>
                        <w:spacing w:val="4"/>
                      </w:rPr>
                    </w:pPr>
                    <w:r w:rsidRPr="0058376B">
                      <w:rPr>
                        <w:rFonts w:ascii="Calibri" w:hAnsi="Calibri"/>
                        <w:spacing w:val="4"/>
                      </w:rPr>
                      <w:t>Geschäftsführer:  Volker Keith &amp; Dipl.-Phys. Ing. Luitger Koep  ·  HRB B7696  ·  Amtsgericht Wuppertal  ·  Ust.Id-Nr DE 121 01 46 96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64C06370" wp14:editId="43B3BE64">
              <wp:simplePos x="0" y="0"/>
              <wp:positionH relativeFrom="column">
                <wp:posOffset>57150</wp:posOffset>
              </wp:positionH>
              <wp:positionV relativeFrom="paragraph">
                <wp:posOffset>229235</wp:posOffset>
              </wp:positionV>
              <wp:extent cx="6346190" cy="316865"/>
              <wp:effectExtent l="0" t="0" r="0" b="6985"/>
              <wp:wrapNone/>
              <wp:docPr id="300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46190" cy="3168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424251" w:rsidRPr="00424251" w:rsidRDefault="00CB3514" w:rsidP="00424251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– </w:t>
                          </w:r>
                          <w:r w:rsidRPr="00CB3514"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B3514">
                            <w:rPr>
                              <w:sz w:val="18"/>
                              <w:szCs w:val="18"/>
                            </w:rPr>
                            <w:instrText>PAGE   \* MERGEFORMAT</w:instrText>
                          </w:r>
                          <w:r w:rsidRPr="00CB3514"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A07F62">
                            <w:rPr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CB3514"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–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margin-left:4.5pt;margin-top:18.05pt;width:499.7pt;height:24.9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" stroked="f">
              <v:textbox>
                <w:txbxContent>
                  <w:p w:rsidR="00424251" w:rsidRPr="00424251" w:rsidRDefault="00CB3514" w:rsidP="00424251">
                    <w:pPr>
                      <w:jc w:val="center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– </w:t>
                    </w:r>
                    <w:r w:rsidRPr="00CB3514">
                      <w:rPr>
                        <w:sz w:val="18"/>
                        <w:szCs w:val="18"/>
                      </w:rPr>
                      <w:fldChar w:fldCharType="begin"/>
                    </w:r>
                    <w:r w:rsidRPr="00CB3514">
                      <w:rPr>
                        <w:sz w:val="18"/>
                        <w:szCs w:val="18"/>
                      </w:rPr>
                      <w:instrText>PAGE   \* MERGEFORMAT</w:instrText>
                    </w:r>
                    <w:r w:rsidRPr="00CB3514">
                      <w:rPr>
                        <w:sz w:val="18"/>
                        <w:szCs w:val="18"/>
                      </w:rPr>
                      <w:fldChar w:fldCharType="separate"/>
                    </w:r>
                    <w:r w:rsidR="00A07F62">
                      <w:rPr>
                        <w:noProof/>
                        <w:sz w:val="18"/>
                        <w:szCs w:val="18"/>
                      </w:rPr>
                      <w:t>1</w:t>
                    </w:r>
                    <w:r w:rsidRPr="00CB3514">
                      <w:rPr>
                        <w:sz w:val="18"/>
                        <w:szCs w:val="18"/>
                      </w:rPr>
                      <w:fldChar w:fldCharType="end"/>
                    </w:r>
                    <w:r>
                      <w:rPr>
                        <w:sz w:val="18"/>
                        <w:szCs w:val="18"/>
                      </w:rPr>
                      <w:t xml:space="preserve"> –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2E2" w:rsidRDefault="006462E2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498D" w:rsidRDefault="00F4498D" w:rsidP="005B6EEE">
      <w:pPr>
        <w:spacing w:after="0" w:line="240" w:lineRule="auto"/>
      </w:pPr>
      <w:r>
        <w:separator/>
      </w:r>
    </w:p>
  </w:footnote>
  <w:footnote w:type="continuationSeparator" w:id="0">
    <w:p w:rsidR="00F4498D" w:rsidRDefault="00F4498D" w:rsidP="005B6E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2E2" w:rsidRDefault="006462E2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6EEE" w:rsidRDefault="000C4A35">
    <w:pPr>
      <w:pStyle w:val="Kopfzeile"/>
    </w:pPr>
    <w:r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1824" behindDoc="0" locked="0" layoutInCell="1" allowOverlap="1" wp14:anchorId="38A7409B" wp14:editId="03665B0C">
              <wp:simplePos x="0" y="0"/>
              <wp:positionH relativeFrom="column">
                <wp:posOffset>-161290</wp:posOffset>
              </wp:positionH>
              <wp:positionV relativeFrom="paragraph">
                <wp:posOffset>57150</wp:posOffset>
              </wp:positionV>
              <wp:extent cx="1294130" cy="1184910"/>
              <wp:effectExtent l="0" t="0" r="0" b="0"/>
              <wp:wrapNone/>
              <wp:docPr id="6" name="Group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94130" cy="1184910"/>
                        <a:chOff x="809" y="614"/>
                        <a:chExt cx="2038" cy="1866"/>
                      </a:xfrm>
                    </wpg:grpSpPr>
                    <wps:wsp>
                      <wps:cNvPr id="8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1044" y="614"/>
                          <a:ext cx="1729" cy="8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41899" w:rsidRDefault="000C4A35"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29F34A69" wp14:editId="757A6B3E">
                                  <wp:extent cx="914400" cy="309880"/>
                                  <wp:effectExtent l="0" t="0" r="0" b="0"/>
                                  <wp:docPr id="12" name="Bild 2" descr="Text-2-zeilig_Keith-Koep-GmbH_r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Text-2-zeilig_Keith-Koep-GmbH_r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4400" cy="309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  <wps:wsp>
                      <wps:cNvPr id="9" name="Text Box 15"/>
                      <wps:cNvSpPr txBox="1">
                        <a:spLocks noChangeArrowheads="1"/>
                      </wps:cNvSpPr>
                      <wps:spPr bwMode="auto">
                        <a:xfrm>
                          <a:off x="809" y="1226"/>
                          <a:ext cx="2038" cy="1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A32C8" w:rsidRDefault="000C4A35"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53553120" wp14:editId="064A8294">
                                  <wp:extent cx="1110615" cy="544195"/>
                                  <wp:effectExtent l="0" t="0" r="0" b="8255"/>
                                  <wp:docPr id="11" name="Bild 3" descr="LOGO_K_Keith-Koep_rg_vorab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LOGO_K_Keith-Koep_rg_vorab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0615" cy="5441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0" o:spid="_x0000_s1026" style="position:absolute;margin-left:-12.7pt;margin-top:4.5pt;width:102.1pt;height:92.2pt;z-index:251661824" coordorigin="809,614" coordsize="2042,18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7" type="#_x0000_t202" style="position:absolute;left:1044;top:614;width:1729;height:86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9M78IA&#10;AADaAAAADwAAAGRycy9kb3ducmV2LnhtbESP0WrCQBRE3wv9h+UKvtVNxBYbXUOxCn1r1X7AJXvN&#10;xmTvhuw2iX59t1DwcZg5M8w6H20jeup85VhBOktAEBdOV1wq+D7tn5YgfEDW2DgmBVfykG8eH9aY&#10;aTfwgfpjKEUsYZ+hAhNCm0npC0MW/cy1xNE7u85iiLIrpe5wiOW2kfMkeZEWK44LBlvaGirq449V&#10;sEzsZ12/zr+8XdzSZ7N9d7v2otR0Mr6tQAQawz38T3/oyMHflXgD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n0zvwgAAANoAAAAPAAAAAAAAAAAAAAAAAJgCAABkcnMvZG93&#10;bnJldi54bWxQSwUGAAAAAAQABAD1AAAAhwMAAAAA&#10;" filled="f" stroked="f">
                <v:textbox style="mso-fit-shape-to-text:t">
                  <w:txbxContent>
                    <w:p w:rsidR="00941899" w:rsidRDefault="000C4A35"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>
                            <wp:extent cx="914400" cy="309880"/>
                            <wp:effectExtent l="0" t="0" r="0" b="0"/>
                            <wp:docPr id="12" name="Bild 2" descr="Text-2-zeilig_Keith-Koep-GmbH_r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Text-2-zeilig_Keith-Koep-GmbH_r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4400" cy="309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5" o:spid="_x0000_s1028" type="#_x0000_t202" style="position:absolute;left:809;top:1226;width:2042;height:123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PpdMMA&#10;AADaAAAADwAAAGRycy9kb3ducmV2LnhtbESP0WrCQBRE3wv9h+UWfGs2ihZNXaVEBd9s037AJXub&#10;TZO9G7JrjH69Wyj0cZiZM8x6O9pWDNT72rGCaZKCIC6drrlS8PV5eF6C8AFZY+uYFFzJw3bz+LDG&#10;TLsLf9BQhEpECPsMFZgQukxKXxqy6BPXEUfv2/UWQ5R9JXWPlwi3rZyl6Yu0WHNcMNhRbqhsirNV&#10;sEztqWlWs3dv57fpwuQ7t+9+lJo8jW+vIAKN4T/81z5qBSv4vRJvgN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PpdMMAAADaAAAADwAAAAAAAAAAAAAAAACYAgAAZHJzL2Rv&#10;d25yZXYueG1sUEsFBgAAAAAEAAQA9QAAAIgDAAAAAA==&#10;" filled="f" stroked="f">
                <v:textbox style="mso-fit-shape-to-text:t">
                  <w:txbxContent>
                    <w:p w:rsidR="006A32C8" w:rsidRDefault="000C4A35"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>
                            <wp:extent cx="1110615" cy="544195"/>
                            <wp:effectExtent l="0" t="0" r="0" b="8255"/>
                            <wp:docPr id="11" name="Bild 3" descr="LOGO_K_Keith-Koep_rg_vorab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LOGO_K_Keith-Koep_rg_vorab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0615" cy="5441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08BF7B95" wp14:editId="34F4BAA7">
              <wp:simplePos x="0" y="0"/>
              <wp:positionH relativeFrom="column">
                <wp:posOffset>1158875</wp:posOffset>
              </wp:positionH>
              <wp:positionV relativeFrom="paragraph">
                <wp:posOffset>1019810</wp:posOffset>
              </wp:positionV>
              <wp:extent cx="5245100" cy="0"/>
              <wp:effectExtent l="6350" t="10160" r="6350" b="8890"/>
              <wp:wrapNone/>
              <wp:docPr id="5" name="Gerade Verbindung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45100" cy="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Gerade Verbindung 3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25pt,80.3pt" to="504.25pt,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" strokeweight=".25pt"/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2BA96300" wp14:editId="1C47B1AC">
              <wp:simplePos x="0" y="0"/>
              <wp:positionH relativeFrom="column">
                <wp:posOffset>1158875</wp:posOffset>
              </wp:positionH>
              <wp:positionV relativeFrom="paragraph">
                <wp:posOffset>739140</wp:posOffset>
              </wp:positionV>
              <wp:extent cx="5245100" cy="0"/>
              <wp:effectExtent l="6350" t="5715" r="6350" b="13335"/>
              <wp:wrapNone/>
              <wp:docPr id="4" name="Gerade Verbindung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45100" cy="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Gerade Verbindung 2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25pt,58.2pt" to="504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" strokeweight=".25pt"/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0577CF95" wp14:editId="60632E2A">
              <wp:simplePos x="0" y="0"/>
              <wp:positionH relativeFrom="column">
                <wp:posOffset>1158875</wp:posOffset>
              </wp:positionH>
              <wp:positionV relativeFrom="paragraph">
                <wp:posOffset>111760</wp:posOffset>
              </wp:positionV>
              <wp:extent cx="5245100" cy="0"/>
              <wp:effectExtent l="6350" t="6985" r="6350" b="12065"/>
              <wp:wrapNone/>
              <wp:docPr id="3" name="Gerade Verbindung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45100" cy="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Gerade Verbindung 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1.25pt,8.8pt" to="504.2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" strokeweight=".25pt"/>
          </w:pict>
        </mc:Fallback>
      </mc:AlternateContent>
    </w:r>
  </w:p>
  <w:p w:rsidR="005B6EEE" w:rsidRPr="001077B3" w:rsidRDefault="000C4A35">
    <w:pPr>
      <w:pStyle w:val="Kopf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57EEF373" wp14:editId="04FE55BA">
              <wp:simplePos x="0" y="0"/>
              <wp:positionH relativeFrom="column">
                <wp:posOffset>5631815</wp:posOffset>
              </wp:positionH>
              <wp:positionV relativeFrom="paragraph">
                <wp:posOffset>55880</wp:posOffset>
              </wp:positionV>
              <wp:extent cx="844550" cy="453390"/>
              <wp:effectExtent l="2540" t="0" r="635" b="0"/>
              <wp:wrapNone/>
              <wp:docPr id="2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44550" cy="4533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748C4" w:rsidRDefault="000C4A35">
                          <w:r>
                            <w:rPr>
                              <w:noProof/>
                              <w:lang w:eastAsia="de-DE"/>
                            </w:rPr>
                            <w:drawing>
                              <wp:inline distT="0" distB="0" distL="0" distR="0" wp14:anchorId="503ACB85" wp14:editId="7A9E832E">
                                <wp:extent cx="664845" cy="317500"/>
                                <wp:effectExtent l="0" t="0" r="1905" b="6350"/>
                                <wp:docPr id="10" name="Bild 1" descr="WindowsEmbedded_GoldPartner_Graphic_rk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WindowsEmbedded_GoldPartner_Graphic_rk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64845" cy="3175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9" o:spid="_x0000_s1029" type="#_x0000_t202" style="position:absolute;margin-left:443.45pt;margin-top:4.4pt;width:66.5pt;height:35.7pt;z-index:251660800;visibility:visible;mso-wrap-style:non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" filled="f" stroked="f">
              <v:textbox>
                <w:txbxContent>
                  <w:p w:rsidR="006748C4" w:rsidRDefault="000C4A35">
                    <w:r>
                      <w:rPr>
                        <w:noProof/>
                        <w:lang w:eastAsia="de-DE"/>
                      </w:rPr>
                      <w:drawing>
                        <wp:inline distT="0" distB="0" distL="0" distR="0">
                          <wp:extent cx="664845" cy="317500"/>
                          <wp:effectExtent l="0" t="0" r="1905" b="6350"/>
                          <wp:docPr id="10" name="Bild 1" descr="WindowsEmbedded_GoldPartner_Graphic_rk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WindowsEmbedded_GoldPartner_Graphic_rk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64845" cy="317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2C2B76F8" wp14:editId="1A7FDCFD">
              <wp:simplePos x="0" y="0"/>
              <wp:positionH relativeFrom="column">
                <wp:posOffset>1083310</wp:posOffset>
              </wp:positionH>
              <wp:positionV relativeFrom="paragraph">
                <wp:posOffset>585470</wp:posOffset>
              </wp:positionV>
              <wp:extent cx="5670550" cy="280035"/>
              <wp:effectExtent l="0" t="0" r="0" b="5715"/>
              <wp:wrapNone/>
              <wp:docPr id="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70550" cy="2800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B6EEE" w:rsidRPr="009D75FA" w:rsidRDefault="005B6EEE" w:rsidP="009D75FA">
                          <w:pPr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</w:pPr>
                          <w:proofErr w:type="spellStart"/>
                          <w:r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>Uellendahler</w:t>
                          </w:r>
                          <w:proofErr w:type="spellEnd"/>
                          <w:r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 xml:space="preserve"> Straße 199</w:t>
                          </w:r>
                          <w:r w:rsidR="00225E93"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 xml:space="preserve"> · </w:t>
                          </w:r>
                          <w:r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>42109 Wuppertal</w:t>
                          </w:r>
                          <w:r w:rsidR="00225E93"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 xml:space="preserve"> · </w:t>
                          </w:r>
                          <w:r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>Tel: +49 202 25253</w:t>
                          </w:r>
                          <w:r w:rsidR="00036F41"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 xml:space="preserve"> </w:t>
                          </w:r>
                          <w:r w:rsidR="00225E93"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 xml:space="preserve"> </w:t>
                          </w:r>
                          <w:r w:rsidR="00036F41"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>0</w:t>
                          </w:r>
                          <w:r w:rsidR="00225E93"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 xml:space="preserve"> · </w:t>
                          </w:r>
                          <w:r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>Fax: +49 202 25253 33</w:t>
                          </w:r>
                          <w:r w:rsidR="00225E93"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 xml:space="preserve"> · </w:t>
                          </w:r>
                          <w:r w:rsidRPr="009D75FA">
                            <w:rPr>
                              <w:rFonts w:cs="Arial"/>
                              <w:w w:val="104"/>
                              <w:sz w:val="18"/>
                              <w:szCs w:val="18"/>
                            </w:rPr>
                            <w:t>keith-koep.com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feld 2" o:spid="_x0000_s1030" type="#_x0000_t202" style="position:absolute;margin-left:85.3pt;margin-top:46.1pt;width:446.5pt;height:22.0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" filled="f" stroked="f">
              <v:textbox>
                <w:txbxContent>
                  <w:p w:rsidR="005B6EEE" w:rsidRPr="009D75FA" w:rsidRDefault="005B6EEE" w:rsidP="009D75FA">
                    <w:pPr>
                      <w:rPr>
                        <w:rFonts w:cs="Arial"/>
                        <w:w w:val="104"/>
                        <w:sz w:val="18"/>
                        <w:szCs w:val="18"/>
                      </w:rPr>
                    </w:pPr>
                    <w:r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>Uellendahler Straße 199</w:t>
                    </w:r>
                    <w:r w:rsidR="00225E93"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 xml:space="preserve"> · </w:t>
                    </w:r>
                    <w:r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>42109 Wuppertal</w:t>
                    </w:r>
                    <w:r w:rsidR="00225E93"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 xml:space="preserve"> · </w:t>
                    </w:r>
                    <w:r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>Tel: +49 202 25253</w:t>
                    </w:r>
                    <w:r w:rsidR="00036F41"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 xml:space="preserve"> </w:t>
                    </w:r>
                    <w:r w:rsidR="00225E93"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 xml:space="preserve"> </w:t>
                    </w:r>
                    <w:r w:rsidR="00036F41"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>0</w:t>
                    </w:r>
                    <w:r w:rsidR="00225E93"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 xml:space="preserve"> · </w:t>
                    </w:r>
                    <w:r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>Fax: +49 202 25253 33</w:t>
                    </w:r>
                    <w:r w:rsidR="00225E93"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 xml:space="preserve"> · </w:t>
                    </w:r>
                    <w:r w:rsidRPr="009D75FA">
                      <w:rPr>
                        <w:rFonts w:cs="Arial"/>
                        <w:w w:val="104"/>
                        <w:sz w:val="18"/>
                        <w:szCs w:val="18"/>
                      </w:rPr>
                      <w:t>keith-koep.com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2E2" w:rsidRDefault="006462E2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B86D6F"/>
    <w:multiLevelType w:val="hybridMultilevel"/>
    <w:tmpl w:val="1F2C3FB2"/>
    <w:lvl w:ilvl="0" w:tplc="135AB298">
      <w:numFmt w:val="bullet"/>
      <w:lvlText w:val="-"/>
      <w:lvlJc w:val="left"/>
      <w:pPr>
        <w:ind w:left="3192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1">
    <w:nsid w:val="478B5F4E"/>
    <w:multiLevelType w:val="hybridMultilevel"/>
    <w:tmpl w:val="A5F4099A"/>
    <w:lvl w:ilvl="0" w:tplc="80FE2ABA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AB41576"/>
    <w:multiLevelType w:val="hybridMultilevel"/>
    <w:tmpl w:val="E536CE02"/>
    <w:lvl w:ilvl="0" w:tplc="6D32ABA8">
      <w:numFmt w:val="bullet"/>
      <w:lvlText w:val="-"/>
      <w:lvlJc w:val="left"/>
      <w:pPr>
        <w:ind w:left="3192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">
    <w:nsid w:val="53FC2589"/>
    <w:multiLevelType w:val="hybridMultilevel"/>
    <w:tmpl w:val="72D00488"/>
    <w:lvl w:ilvl="0" w:tplc="DA7C5DD6">
      <w:numFmt w:val="bullet"/>
      <w:lvlText w:val="–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9DA3CDB"/>
    <w:multiLevelType w:val="hybridMultilevel"/>
    <w:tmpl w:val="D2104AA6"/>
    <w:lvl w:ilvl="0" w:tplc="F482C114">
      <w:numFmt w:val="bullet"/>
      <w:lvlText w:val="-"/>
      <w:lvlJc w:val="left"/>
      <w:pPr>
        <w:ind w:left="108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6B3C30EC"/>
    <w:multiLevelType w:val="hybridMultilevel"/>
    <w:tmpl w:val="49023D06"/>
    <w:lvl w:ilvl="0" w:tplc="3E5A9638">
      <w:numFmt w:val="bullet"/>
      <w:lvlText w:val="-"/>
      <w:lvlJc w:val="left"/>
      <w:pPr>
        <w:ind w:left="3192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6">
    <w:nsid w:val="732D4C82"/>
    <w:multiLevelType w:val="hybridMultilevel"/>
    <w:tmpl w:val="B972F982"/>
    <w:lvl w:ilvl="0" w:tplc="5D90D39C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BBA66C8"/>
    <w:multiLevelType w:val="hybridMultilevel"/>
    <w:tmpl w:val="BEF8BB06"/>
    <w:lvl w:ilvl="0" w:tplc="D68423AC">
      <w:numFmt w:val="bullet"/>
      <w:lvlText w:val="-"/>
      <w:lvlJc w:val="left"/>
      <w:pPr>
        <w:ind w:left="3192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2"/>
  </w:num>
  <w:num w:numId="5">
    <w:abstractNumId w:val="5"/>
  </w:num>
  <w:num w:numId="6">
    <w:abstractNumId w:val="7"/>
  </w:num>
  <w:num w:numId="7">
    <w:abstractNumId w:val="0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CC5"/>
    <w:rsid w:val="00036F41"/>
    <w:rsid w:val="000445BF"/>
    <w:rsid w:val="00084D5A"/>
    <w:rsid w:val="000947F6"/>
    <w:rsid w:val="00097AD9"/>
    <w:rsid w:val="000C4A35"/>
    <w:rsid w:val="000C5642"/>
    <w:rsid w:val="000C6B9C"/>
    <w:rsid w:val="001077B3"/>
    <w:rsid w:val="00140EAE"/>
    <w:rsid w:val="00146212"/>
    <w:rsid w:val="00157D26"/>
    <w:rsid w:val="0017213F"/>
    <w:rsid w:val="00225E93"/>
    <w:rsid w:val="00244ACF"/>
    <w:rsid w:val="00247491"/>
    <w:rsid w:val="002563AA"/>
    <w:rsid w:val="00260D38"/>
    <w:rsid w:val="002A7CC5"/>
    <w:rsid w:val="002A7D31"/>
    <w:rsid w:val="002D2307"/>
    <w:rsid w:val="003666E2"/>
    <w:rsid w:val="003829EF"/>
    <w:rsid w:val="003C2D8F"/>
    <w:rsid w:val="003D461A"/>
    <w:rsid w:val="00424251"/>
    <w:rsid w:val="00480419"/>
    <w:rsid w:val="004858FB"/>
    <w:rsid w:val="00492865"/>
    <w:rsid w:val="004954FE"/>
    <w:rsid w:val="0058376B"/>
    <w:rsid w:val="005A63A3"/>
    <w:rsid w:val="005B4C0B"/>
    <w:rsid w:val="005B6EEE"/>
    <w:rsid w:val="005B7EC5"/>
    <w:rsid w:val="005E6A1A"/>
    <w:rsid w:val="006107AD"/>
    <w:rsid w:val="00620364"/>
    <w:rsid w:val="006462E2"/>
    <w:rsid w:val="006748C4"/>
    <w:rsid w:val="00675823"/>
    <w:rsid w:val="006A32C8"/>
    <w:rsid w:val="006A7F14"/>
    <w:rsid w:val="006F1B43"/>
    <w:rsid w:val="007009E1"/>
    <w:rsid w:val="00701921"/>
    <w:rsid w:val="007A55D1"/>
    <w:rsid w:val="008907C2"/>
    <w:rsid w:val="00893B74"/>
    <w:rsid w:val="008B6E58"/>
    <w:rsid w:val="008F0B2A"/>
    <w:rsid w:val="00926F69"/>
    <w:rsid w:val="009300A4"/>
    <w:rsid w:val="00941899"/>
    <w:rsid w:val="00951D0C"/>
    <w:rsid w:val="009547D4"/>
    <w:rsid w:val="00972630"/>
    <w:rsid w:val="00983C59"/>
    <w:rsid w:val="009C2014"/>
    <w:rsid w:val="009D75FA"/>
    <w:rsid w:val="00A07F62"/>
    <w:rsid w:val="00A11B4E"/>
    <w:rsid w:val="00A15BDF"/>
    <w:rsid w:val="00A41282"/>
    <w:rsid w:val="00A51DAE"/>
    <w:rsid w:val="00AC5741"/>
    <w:rsid w:val="00B029F1"/>
    <w:rsid w:val="00B400E4"/>
    <w:rsid w:val="00B74B91"/>
    <w:rsid w:val="00C04534"/>
    <w:rsid w:val="00C83513"/>
    <w:rsid w:val="00C83982"/>
    <w:rsid w:val="00C93794"/>
    <w:rsid w:val="00CB3514"/>
    <w:rsid w:val="00CD544F"/>
    <w:rsid w:val="00CE289D"/>
    <w:rsid w:val="00D93788"/>
    <w:rsid w:val="00E27170"/>
    <w:rsid w:val="00E40147"/>
    <w:rsid w:val="00E41503"/>
    <w:rsid w:val="00EB3FC8"/>
    <w:rsid w:val="00EE40DB"/>
    <w:rsid w:val="00EF6E6A"/>
    <w:rsid w:val="00F066AE"/>
    <w:rsid w:val="00F4498D"/>
    <w:rsid w:val="00FA33DA"/>
    <w:rsid w:val="00FF4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C93794"/>
    <w:pPr>
      <w:spacing w:after="200" w:line="276" w:lineRule="auto"/>
    </w:pPr>
    <w:rPr>
      <w:sz w:val="22"/>
      <w:szCs w:val="22"/>
      <w:lang w:eastAsia="en-US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93794"/>
    <w:pPr>
      <w:keepNext/>
      <w:keepLines/>
      <w:spacing w:before="200" w:after="0"/>
      <w:outlineLvl w:val="1"/>
    </w:pPr>
    <w:rPr>
      <w:rFonts w:eastAsia="Times New Roman"/>
      <w:b/>
      <w:b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009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7009E1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5B6E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B6EEE"/>
  </w:style>
  <w:style w:type="paragraph" w:styleId="Fuzeile">
    <w:name w:val="footer"/>
    <w:basedOn w:val="Standard"/>
    <w:link w:val="FuzeileZchn"/>
    <w:uiPriority w:val="99"/>
    <w:unhideWhenUsed/>
    <w:rsid w:val="005B6E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B6EEE"/>
  </w:style>
  <w:style w:type="paragraph" w:customStyle="1" w:styleId="EinfAbs">
    <w:name w:val="[Einf. Abs.]"/>
    <w:basedOn w:val="Standard"/>
    <w:uiPriority w:val="99"/>
    <w:rsid w:val="00B400E4"/>
    <w:pPr>
      <w:autoSpaceDE w:val="0"/>
      <w:autoSpaceDN w:val="0"/>
      <w:adjustRightInd w:val="0"/>
      <w:spacing w:after="0" w:line="288" w:lineRule="auto"/>
      <w:textAlignment w:val="center"/>
    </w:pPr>
    <w:rPr>
      <w:rFonts w:ascii="RotisSansSerif" w:hAnsi="RotisSansSerif" w:cs="RotisSansSerif"/>
      <w:color w:val="000000"/>
      <w:sz w:val="18"/>
      <w:szCs w:val="18"/>
    </w:rPr>
  </w:style>
  <w:style w:type="paragraph" w:styleId="Listenabsatz">
    <w:name w:val="List Paragraph"/>
    <w:basedOn w:val="Standard"/>
    <w:uiPriority w:val="34"/>
    <w:qFormat/>
    <w:rsid w:val="00424251"/>
    <w:pPr>
      <w:ind w:left="720"/>
      <w:contextualSpacing/>
    </w:pPr>
  </w:style>
  <w:style w:type="character" w:customStyle="1" w:styleId="berschrift2Zchn">
    <w:name w:val="Überschrift 2 Zchn"/>
    <w:link w:val="berschrift2"/>
    <w:uiPriority w:val="9"/>
    <w:rsid w:val="00C93794"/>
    <w:rPr>
      <w:rFonts w:eastAsia="Times New Roman"/>
      <w:b/>
      <w:bCs/>
      <w:sz w:val="28"/>
      <w:szCs w:val="28"/>
      <w:lang w:eastAsia="en-US"/>
    </w:rPr>
  </w:style>
  <w:style w:type="character" w:styleId="Hyperlink">
    <w:name w:val="Hyperlink"/>
    <w:uiPriority w:val="99"/>
    <w:unhideWhenUsed/>
    <w:rsid w:val="00C93794"/>
    <w:rPr>
      <w:color w:val="0000FF"/>
      <w:u w:val="single"/>
    </w:rPr>
  </w:style>
  <w:style w:type="paragraph" w:styleId="NurText">
    <w:name w:val="Plain Text"/>
    <w:basedOn w:val="Standard"/>
    <w:link w:val="NurTextZchn"/>
    <w:uiPriority w:val="99"/>
    <w:unhideWhenUsed/>
    <w:rsid w:val="00C93794"/>
    <w:pPr>
      <w:spacing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NurTextZchn">
    <w:name w:val="Nur Text Zchn"/>
    <w:link w:val="NurText"/>
    <w:uiPriority w:val="99"/>
    <w:rsid w:val="00C93794"/>
    <w:rPr>
      <w:rFonts w:ascii="Consolas" w:hAnsi="Consolas" w:cs="Consolas"/>
      <w:sz w:val="21"/>
      <w:szCs w:val="21"/>
      <w:lang w:eastAsia="en-US"/>
    </w:rPr>
  </w:style>
  <w:style w:type="paragraph" w:styleId="Titel">
    <w:name w:val="Title"/>
    <w:basedOn w:val="Standard"/>
    <w:next w:val="Standard"/>
    <w:link w:val="TitelZchn"/>
    <w:uiPriority w:val="10"/>
    <w:qFormat/>
    <w:rsid w:val="002A7CC5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elZchn">
    <w:name w:val="Titel Zchn"/>
    <w:basedOn w:val="Absatz-Standardschriftart"/>
    <w:link w:val="Titel"/>
    <w:uiPriority w:val="10"/>
    <w:rsid w:val="002A7CC5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paragraph" w:styleId="KeinLeerraum">
    <w:name w:val="No Spacing"/>
    <w:uiPriority w:val="1"/>
    <w:qFormat/>
    <w:rsid w:val="002A7CC5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C93794"/>
    <w:pPr>
      <w:spacing w:after="200" w:line="276" w:lineRule="auto"/>
    </w:pPr>
    <w:rPr>
      <w:sz w:val="22"/>
      <w:szCs w:val="22"/>
      <w:lang w:eastAsia="en-US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93794"/>
    <w:pPr>
      <w:keepNext/>
      <w:keepLines/>
      <w:spacing w:before="200" w:after="0"/>
      <w:outlineLvl w:val="1"/>
    </w:pPr>
    <w:rPr>
      <w:rFonts w:eastAsia="Times New Roman"/>
      <w:b/>
      <w:b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009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7009E1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5B6E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B6EEE"/>
  </w:style>
  <w:style w:type="paragraph" w:styleId="Fuzeile">
    <w:name w:val="footer"/>
    <w:basedOn w:val="Standard"/>
    <w:link w:val="FuzeileZchn"/>
    <w:uiPriority w:val="99"/>
    <w:unhideWhenUsed/>
    <w:rsid w:val="005B6EE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B6EEE"/>
  </w:style>
  <w:style w:type="paragraph" w:customStyle="1" w:styleId="EinfAbs">
    <w:name w:val="[Einf. Abs.]"/>
    <w:basedOn w:val="Standard"/>
    <w:uiPriority w:val="99"/>
    <w:rsid w:val="00B400E4"/>
    <w:pPr>
      <w:autoSpaceDE w:val="0"/>
      <w:autoSpaceDN w:val="0"/>
      <w:adjustRightInd w:val="0"/>
      <w:spacing w:after="0" w:line="288" w:lineRule="auto"/>
      <w:textAlignment w:val="center"/>
    </w:pPr>
    <w:rPr>
      <w:rFonts w:ascii="RotisSansSerif" w:hAnsi="RotisSansSerif" w:cs="RotisSansSerif"/>
      <w:color w:val="000000"/>
      <w:sz w:val="18"/>
      <w:szCs w:val="18"/>
    </w:rPr>
  </w:style>
  <w:style w:type="paragraph" w:styleId="Listenabsatz">
    <w:name w:val="List Paragraph"/>
    <w:basedOn w:val="Standard"/>
    <w:uiPriority w:val="34"/>
    <w:qFormat/>
    <w:rsid w:val="00424251"/>
    <w:pPr>
      <w:ind w:left="720"/>
      <w:contextualSpacing/>
    </w:pPr>
  </w:style>
  <w:style w:type="character" w:customStyle="1" w:styleId="berschrift2Zchn">
    <w:name w:val="Überschrift 2 Zchn"/>
    <w:link w:val="berschrift2"/>
    <w:uiPriority w:val="9"/>
    <w:rsid w:val="00C93794"/>
    <w:rPr>
      <w:rFonts w:eastAsia="Times New Roman"/>
      <w:b/>
      <w:bCs/>
      <w:sz w:val="28"/>
      <w:szCs w:val="28"/>
      <w:lang w:eastAsia="en-US"/>
    </w:rPr>
  </w:style>
  <w:style w:type="character" w:styleId="Hyperlink">
    <w:name w:val="Hyperlink"/>
    <w:uiPriority w:val="99"/>
    <w:unhideWhenUsed/>
    <w:rsid w:val="00C93794"/>
    <w:rPr>
      <w:color w:val="0000FF"/>
      <w:u w:val="single"/>
    </w:rPr>
  </w:style>
  <w:style w:type="paragraph" w:styleId="NurText">
    <w:name w:val="Plain Text"/>
    <w:basedOn w:val="Standard"/>
    <w:link w:val="NurTextZchn"/>
    <w:uiPriority w:val="99"/>
    <w:unhideWhenUsed/>
    <w:rsid w:val="00C93794"/>
    <w:pPr>
      <w:spacing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NurTextZchn">
    <w:name w:val="Nur Text Zchn"/>
    <w:link w:val="NurText"/>
    <w:uiPriority w:val="99"/>
    <w:rsid w:val="00C93794"/>
    <w:rPr>
      <w:rFonts w:ascii="Consolas" w:hAnsi="Consolas" w:cs="Consolas"/>
      <w:sz w:val="21"/>
      <w:szCs w:val="21"/>
      <w:lang w:eastAsia="en-US"/>
    </w:rPr>
  </w:style>
  <w:style w:type="paragraph" w:styleId="Titel">
    <w:name w:val="Title"/>
    <w:basedOn w:val="Standard"/>
    <w:next w:val="Standard"/>
    <w:link w:val="TitelZchn"/>
    <w:uiPriority w:val="10"/>
    <w:qFormat/>
    <w:rsid w:val="002A7CC5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elZchn">
    <w:name w:val="Titel Zchn"/>
    <w:basedOn w:val="Absatz-Standardschriftart"/>
    <w:link w:val="Titel"/>
    <w:uiPriority w:val="10"/>
    <w:rsid w:val="002A7CC5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paragraph" w:styleId="KeinLeerraum">
    <w:name w:val="No Spacing"/>
    <w:uiPriority w:val="1"/>
    <w:qFormat/>
    <w:rsid w:val="002A7CC5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yperlink" Target="http://www.bsquare.com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cranksoftware.com" TargetMode="Externa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0.wmf"/><Relationship Id="rId2" Type="http://schemas.openxmlformats.org/officeDocument/2006/relationships/image" Target="media/image2.png"/><Relationship Id="rId1" Type="http://schemas.openxmlformats.org/officeDocument/2006/relationships/image" Target="media/image1.wmf"/><Relationship Id="rId6" Type="http://schemas.openxmlformats.org/officeDocument/2006/relationships/image" Target="media/image30.jpeg"/><Relationship Id="rId5" Type="http://schemas.openxmlformats.org/officeDocument/2006/relationships/image" Target="media/image3.jpeg"/><Relationship Id="rId4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temp2\04-April\Template_Brief-KuK_MS-Word.dot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D9C14E-1757-4DBF-8CA2-73DEAB107A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Template_Brief-KuK_MS-Word.dot</Template>
  <TotalTime>0</TotalTime>
  <Pages>1</Pages>
  <Words>269</Words>
  <Characters>1700</Characters>
  <Application>Microsoft Office Word</Application>
  <DocSecurity>0</DocSecurity>
  <Lines>14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shillger</dc:creator>
  <cp:lastModifiedBy>projekt2</cp:lastModifiedBy>
  <cp:revision>7</cp:revision>
  <cp:lastPrinted>2013-03-14T08:12:00Z</cp:lastPrinted>
  <dcterms:created xsi:type="dcterms:W3CDTF">2013-04-19T10:15:00Z</dcterms:created>
  <dcterms:modified xsi:type="dcterms:W3CDTF">2013-09-12T06:39:00Z</dcterms:modified>
</cp:coreProperties>
</file>